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71694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11091/018-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52754E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52754E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71694C" w:rsidRPr="0071694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71694C" w:rsidRPr="0071694C">
          <w:rPr>
            <w:rStyle w:val="aa"/>
          </w:rPr>
          <w:t>440052, г. Пенза, ул. Ново-Тамбовская, д.9;</w:t>
        </w:r>
        <w:r w:rsidR="0071694C" w:rsidRPr="0071694C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71694C" w:rsidRPr="0071694C">
          <w:rPr>
            <w:rStyle w:val="aa"/>
          </w:rPr>
          <w:t xml:space="preserve"> Рентгенологическое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71694C" w:rsidRPr="0071694C">
          <w:rPr>
            <w:u w:val="single"/>
          </w:rPr>
          <w:t xml:space="preserve"> 11091/018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71694C" w:rsidRPr="0071694C">
          <w:rPr>
            <w:rStyle w:val="aa"/>
          </w:rPr>
          <w:t xml:space="preserve"> Рентгенолаборант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71694C" w:rsidRPr="0071694C">
          <w:rPr>
            <w:rStyle w:val="aa"/>
          </w:rPr>
          <w:t xml:space="preserve"> 26073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71694C" w:rsidRPr="0071694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71542E" w:rsidP="00AD14A4">
      <w:fldSimple w:instr=" DOCVARIABLE izm_nd_new \* MERGEFORMAT ">
        <w:r w:rsidR="00BE387C" w:rsidRPr="00BE387C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BE387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387C" w:rsidRPr="00BE387C" w:rsidRDefault="00BE387C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BE387C">
              <w:rPr>
                <w:b/>
              </w:rPr>
              <w:t>Пультовая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50</w:t>
            </w:r>
          </w:p>
        </w:tc>
      </w:tr>
      <w:tr w:rsidR="00BE387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387C" w:rsidRPr="00BE387C" w:rsidRDefault="00BE387C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BE387C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BE387C" w:rsidRDefault="00BE387C" w:rsidP="00745D40">
            <w:pPr>
              <w:pStyle w:val="a8"/>
            </w:pPr>
          </w:p>
        </w:tc>
      </w:tr>
      <w:tr w:rsidR="00BE387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387C" w:rsidRPr="00BE387C" w:rsidRDefault="00BE387C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BE387C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BE387C" w:rsidRDefault="00BE387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E387C" w:rsidRDefault="00BE387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E387C" w:rsidRDefault="00BE387C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BE387C" w:rsidRDefault="00BE387C" w:rsidP="00745D40">
            <w:pPr>
              <w:pStyle w:val="a8"/>
            </w:pPr>
          </w:p>
        </w:tc>
      </w:tr>
      <w:tr w:rsidR="008D76EB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D76EB" w:rsidRPr="008D76EB" w:rsidRDefault="008D76EB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8D76EB">
              <w:rPr>
                <w:b/>
                <w:i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8D76EB" w:rsidRDefault="008D76EB" w:rsidP="00745D40">
            <w:pPr>
              <w:pStyle w:val="a8"/>
            </w:pPr>
            <w:r>
              <w:t>20</w:t>
            </w:r>
          </w:p>
        </w:tc>
      </w:tr>
      <w:tr w:rsidR="008D76EB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D76EB" w:rsidRPr="008D76EB" w:rsidRDefault="008D76EB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8D76E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8D76EB" w:rsidRDefault="008D76EB" w:rsidP="00745D40">
            <w:pPr>
              <w:pStyle w:val="a8"/>
            </w:pPr>
          </w:p>
        </w:tc>
      </w:tr>
      <w:tr w:rsidR="008D76EB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D76EB" w:rsidRPr="008D76EB" w:rsidRDefault="008D76EB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8D76E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8D76EB" w:rsidRDefault="008D76EB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BE387C" w:rsidRPr="00BE387C">
          <w:rPr>
            <w:bCs/>
          </w:rPr>
          <w:t>-</w:t>
        </w:r>
        <w:r w:rsidR="00BE387C" w:rsidRPr="00BE387C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BE387C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lastRenderedPageBreak/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E387C" w:rsidTr="00BE387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BE387C" w:rsidP="00AA46ED">
            <w:pPr>
              <w:pStyle w:val="a8"/>
            </w:pPr>
            <w:r w:rsidRPr="00BE387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BE387C" w:rsidP="00AA46ED">
            <w:pPr>
              <w:pStyle w:val="a8"/>
            </w:pPr>
            <w:r w:rsidRPr="00BE387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BE387C" w:rsidP="00AA46ED">
            <w:pPr>
              <w:pStyle w:val="a8"/>
            </w:pPr>
            <w:r w:rsidRPr="00BE387C">
              <w:t>Митяева Ольга Александровна</w:t>
            </w:r>
          </w:p>
        </w:tc>
      </w:tr>
      <w:tr w:rsidR="00AA46ED" w:rsidRPr="00BE387C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E387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E387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E387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87C" w:rsidRDefault="00BE387C" w:rsidP="0076042D">
      <w:pPr>
        <w:pStyle w:val="a9"/>
      </w:pPr>
      <w:r>
        <w:separator/>
      </w:r>
    </w:p>
  </w:endnote>
  <w:endnote w:type="continuationSeparator" w:id="0">
    <w:p w:rsidR="00BE387C" w:rsidRDefault="00BE387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71694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11091/018-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71542E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71542E" w:rsidRPr="00751B84">
            <w:rPr>
              <w:rStyle w:val="ad"/>
              <w:sz w:val="20"/>
              <w:szCs w:val="20"/>
            </w:rPr>
            <w:fldChar w:fldCharType="separate"/>
          </w:r>
          <w:r w:rsidR="0071694C">
            <w:rPr>
              <w:rStyle w:val="ad"/>
              <w:noProof/>
              <w:sz w:val="20"/>
              <w:szCs w:val="20"/>
            </w:rPr>
            <w:t>1</w:t>
          </w:r>
          <w:r w:rsidR="0071542E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1694C" w:rsidRPr="0071694C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87C" w:rsidRDefault="00BE387C" w:rsidP="0076042D">
      <w:pPr>
        <w:pStyle w:val="a9"/>
      </w:pPr>
      <w:r>
        <w:separator/>
      </w:r>
    </w:p>
  </w:footnote>
  <w:footnote w:type="continuationSeparator" w:id="0">
    <w:p w:rsidR="00BE387C" w:rsidRDefault="00BE387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11091/018, 11091/018-1А (11091/018), 11091/018-2А (11091/018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Рентгенологическое отделение"/>
    <w:docVar w:name="class" w:val="3.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E2D62A503B54C6C839D4D8AF8D48BFB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18- Б "/>
    <w:docVar w:name="oborud" w:val=" Рентгенодиагностический аппарат, проявочный аппара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7A9FBB9BEF41088FEF6E8EEC8B4DE3"/>
    <w:docVar w:name="rm_id" w:val="147"/>
    <w:docVar w:name="rm_name" w:val=" Рентгенолаборант "/>
    <w:docVar w:name="rm_number" w:val=" 11091/018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Пленка для рентгеновских снимков, щелочи "/>
    <w:docVar w:name="version" w:val="51"/>
    <w:docVar w:name="zona_name" w:val="Кабинет"/>
    <w:docVar w:name="zona_time" w:val="20"/>
  </w:docVars>
  <w:rsids>
    <w:rsidRoot w:val="0079610D"/>
    <w:rsid w:val="00025683"/>
    <w:rsid w:val="00046815"/>
    <w:rsid w:val="0005566C"/>
    <w:rsid w:val="000D1F5B"/>
    <w:rsid w:val="000F50DE"/>
    <w:rsid w:val="00110025"/>
    <w:rsid w:val="00124B20"/>
    <w:rsid w:val="001429B1"/>
    <w:rsid w:val="001607C8"/>
    <w:rsid w:val="001C112F"/>
    <w:rsid w:val="001F4D8D"/>
    <w:rsid w:val="00234932"/>
    <w:rsid w:val="00236FBA"/>
    <w:rsid w:val="00240A51"/>
    <w:rsid w:val="00255305"/>
    <w:rsid w:val="002D69D8"/>
    <w:rsid w:val="002E1E73"/>
    <w:rsid w:val="002E55C6"/>
    <w:rsid w:val="00301A23"/>
    <w:rsid w:val="00305B2F"/>
    <w:rsid w:val="003457B2"/>
    <w:rsid w:val="00367816"/>
    <w:rsid w:val="003876C3"/>
    <w:rsid w:val="003C24DB"/>
    <w:rsid w:val="003F60DC"/>
    <w:rsid w:val="0040104A"/>
    <w:rsid w:val="00402CAC"/>
    <w:rsid w:val="00444410"/>
    <w:rsid w:val="00460BA3"/>
    <w:rsid w:val="004A47AD"/>
    <w:rsid w:val="004C4DB2"/>
    <w:rsid w:val="004E5A79"/>
    <w:rsid w:val="00501A36"/>
    <w:rsid w:val="00506D53"/>
    <w:rsid w:val="0052754E"/>
    <w:rsid w:val="00563E94"/>
    <w:rsid w:val="00576095"/>
    <w:rsid w:val="005A3A36"/>
    <w:rsid w:val="005B466C"/>
    <w:rsid w:val="005B7FE8"/>
    <w:rsid w:val="005C0A9A"/>
    <w:rsid w:val="00602317"/>
    <w:rsid w:val="006842BA"/>
    <w:rsid w:val="0069682B"/>
    <w:rsid w:val="006C28B3"/>
    <w:rsid w:val="007049EB"/>
    <w:rsid w:val="00710271"/>
    <w:rsid w:val="0071542E"/>
    <w:rsid w:val="0071694C"/>
    <w:rsid w:val="00717C9F"/>
    <w:rsid w:val="00745D40"/>
    <w:rsid w:val="00751B84"/>
    <w:rsid w:val="007545C3"/>
    <w:rsid w:val="0076042D"/>
    <w:rsid w:val="0079610D"/>
    <w:rsid w:val="007A4C5E"/>
    <w:rsid w:val="007B6993"/>
    <w:rsid w:val="007D1852"/>
    <w:rsid w:val="007D2CEA"/>
    <w:rsid w:val="00817E08"/>
    <w:rsid w:val="00856A6F"/>
    <w:rsid w:val="00883461"/>
    <w:rsid w:val="008D76EB"/>
    <w:rsid w:val="008E68DE"/>
    <w:rsid w:val="0090588D"/>
    <w:rsid w:val="0092778A"/>
    <w:rsid w:val="00967790"/>
    <w:rsid w:val="009A0939"/>
    <w:rsid w:val="00A005F0"/>
    <w:rsid w:val="00A12349"/>
    <w:rsid w:val="00A15B2D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7442B"/>
    <w:rsid w:val="00BA5029"/>
    <w:rsid w:val="00BC2F3C"/>
    <w:rsid w:val="00BE387C"/>
    <w:rsid w:val="00C02721"/>
    <w:rsid w:val="00CE3307"/>
    <w:rsid w:val="00CF2E61"/>
    <w:rsid w:val="00D76DF8"/>
    <w:rsid w:val="00DB5302"/>
    <w:rsid w:val="00DD6B1F"/>
    <w:rsid w:val="00E124F4"/>
    <w:rsid w:val="00E244F2"/>
    <w:rsid w:val="00E254D6"/>
    <w:rsid w:val="00E31A0E"/>
    <w:rsid w:val="00E36337"/>
    <w:rsid w:val="00E54986"/>
    <w:rsid w:val="00EB72AD"/>
    <w:rsid w:val="00EC37A1"/>
    <w:rsid w:val="00EF3DC4"/>
    <w:rsid w:val="00F27D93"/>
    <w:rsid w:val="00F312CD"/>
    <w:rsid w:val="00F74F90"/>
    <w:rsid w:val="00F76072"/>
    <w:rsid w:val="00F76793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1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17</cp:revision>
  <dcterms:created xsi:type="dcterms:W3CDTF">2016-07-19T13:41:00Z</dcterms:created>
  <dcterms:modified xsi:type="dcterms:W3CDTF">2016-11-25T06:22:00Z</dcterms:modified>
</cp:coreProperties>
</file>